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F12755" w:rsidRDefault="00C73FAC" w:rsidP="00C73FAC">
      <w:pPr>
        <w:jc w:val="center"/>
        <w:rPr>
          <w:rFonts w:ascii="Times New Roman" w:hAnsi="Times New Roman" w:cs="Times New Roman"/>
          <w:b/>
          <w:sz w:val="36"/>
          <w:szCs w:val="36"/>
        </w:rPr>
      </w:pPr>
      <w:r w:rsidRPr="00C73FAC">
        <w:rPr>
          <w:rFonts w:ascii="Times New Roman" w:hAnsi="Times New Roman" w:cs="Times New Roman"/>
          <w:b/>
          <w:sz w:val="36"/>
          <w:szCs w:val="36"/>
        </w:rPr>
        <w:t>ALLEGATO 2</w:t>
      </w:r>
    </w:p>
    <w:p w:rsidR="00C73FAC" w:rsidRDefault="00C73FAC" w:rsidP="00C73FAC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Carte per il livello 1</w:t>
      </w:r>
      <w:bookmarkStart w:id="0" w:name="_GoBack"/>
      <w:bookmarkEnd w:id="0"/>
      <w:r>
        <w:rPr>
          <w:rFonts w:ascii="Times New Roman" w:hAnsi="Times New Roman" w:cs="Times New Roman"/>
          <w:sz w:val="24"/>
          <w:szCs w:val="24"/>
        </w:rPr>
        <w:t xml:space="preserve"> (ne servono 18 in totale)</w:t>
      </w:r>
      <w:r w:rsidRPr="00C73FAC">
        <w:rPr>
          <w:rFonts w:ascii="Times New Roman" w:hAnsi="Times New Roman" w:cs="Times New Roman"/>
          <w:b/>
          <w:noProof/>
          <w:sz w:val="24"/>
          <w:szCs w:val="24"/>
          <w:lang w:eastAsia="it-CH"/>
        </w:rPr>
        <w:t xml:space="preserve"> </w:t>
      </w:r>
    </w:p>
    <w:p w:rsidR="00C73FAC" w:rsidRDefault="00C73FAC" w:rsidP="00C73FAC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eastAsia="it-CH"/>
        </w:rPr>
        <w:drawing>
          <wp:inline distT="0" distB="0" distL="0" distR="0" wp14:anchorId="77630859" wp14:editId="2D44329F">
            <wp:extent cx="6120130" cy="9016603"/>
            <wp:effectExtent l="0" t="0" r="0" b="0"/>
            <wp:docPr id="2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90166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73FAC" w:rsidRDefault="00C73FAC" w:rsidP="00C73FAC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eastAsia="it-CH"/>
        </w:rPr>
        <w:lastRenderedPageBreak/>
        <w:drawing>
          <wp:inline distT="0" distB="0" distL="0" distR="0" wp14:anchorId="6C70B40D" wp14:editId="3AB836B5">
            <wp:extent cx="6120130" cy="9016603"/>
            <wp:effectExtent l="0" t="0" r="0" b="0"/>
            <wp:docPr id="2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90166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73FAC" w:rsidRDefault="00C73FAC" w:rsidP="00C73FAC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C73FAC" w:rsidRDefault="00C73FAC" w:rsidP="00C73FAC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C73FAC" w:rsidRDefault="00C73FAC" w:rsidP="00C73FAC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eastAsia="it-CH"/>
        </w:rPr>
        <w:lastRenderedPageBreak/>
        <w:drawing>
          <wp:inline distT="0" distB="0" distL="0" distR="0" wp14:anchorId="401634E1" wp14:editId="2EF76D30">
            <wp:extent cx="6120130" cy="8998888"/>
            <wp:effectExtent l="0" t="0" r="0" b="0"/>
            <wp:docPr id="2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89988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73FAC" w:rsidRDefault="00C73FAC" w:rsidP="00C73FAC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C73FAC" w:rsidRDefault="00C73FAC" w:rsidP="00C73FAC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C73FAC" w:rsidRPr="00C73FAC" w:rsidRDefault="00C73FAC" w:rsidP="00C73FAC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eastAsia="it-CH"/>
        </w:rPr>
        <w:lastRenderedPageBreak/>
        <w:drawing>
          <wp:inline distT="0" distB="0" distL="0" distR="0" wp14:anchorId="7C7710C7" wp14:editId="7ECB9F32">
            <wp:extent cx="6120130" cy="8998888"/>
            <wp:effectExtent l="0" t="0" r="0" b="0"/>
            <wp:docPr id="33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89988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C73FAC" w:rsidRPr="00C73FAC" w:rsidSect="00C73FAC">
      <w:pgSz w:w="11906" w:h="16838"/>
      <w:pgMar w:top="709" w:right="1134" w:bottom="851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50"/>
  <w:proofState w:spelling="clean" w:grammar="clean"/>
  <w:defaultTabStop w:val="708"/>
  <w:hyphenationZone w:val="283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73FAC"/>
    <w:rsid w:val="00264BBB"/>
    <w:rsid w:val="00C73FAC"/>
    <w:rsid w:val="00F12755"/>
    <w:rsid w:val="00F2584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C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4:docId w14:val="2012770D"/>
  <w15:chartTrackingRefBased/>
  <w15:docId w15:val="{822EFD8F-D5CB-4ACC-BD19-C39BF8FA882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it-CH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e">
    <w:name w:val="Normal"/>
    <w:qFormat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emf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emf"/><Relationship Id="rId5" Type="http://schemas.openxmlformats.org/officeDocument/2006/relationships/image" Target="media/image2.emf"/><Relationship Id="rId4" Type="http://schemas.openxmlformats.org/officeDocument/2006/relationships/image" Target="media/image1.emf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1F9362B9</Template>
  <TotalTime>0</TotalTime>
  <Pages>4</Pages>
  <Words>10</Words>
  <Characters>63</Characters>
  <Application>Microsoft Office Word</Application>
  <DocSecurity>0</DocSecurity>
  <Lines>1</Lines>
  <Paragraphs>1</Paragraphs>
  <ScaleCrop>false</ScaleCrop>
  <Company>Servizio Informatico TI-EDU - USI-SUPSI</Company>
  <LinksUpToDate>false</LinksUpToDate>
  <CharactersWithSpaces>72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Canducci Michele</dc:creator>
  <cp:keywords/>
  <dc:description/>
  <cp:lastModifiedBy>Canducci Michele</cp:lastModifiedBy>
  <cp:revision>3</cp:revision>
  <dcterms:created xsi:type="dcterms:W3CDTF">2018-06-18T08:08:00Z</dcterms:created>
  <dcterms:modified xsi:type="dcterms:W3CDTF">2018-06-18T08:13:00Z</dcterms:modified>
</cp:coreProperties>
</file>